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DA" w:rsidRPr="003D1BD6" w:rsidRDefault="006A40DA" w:rsidP="008B23B0">
      <w:pPr>
        <w:jc w:val="center"/>
        <w:rPr>
          <w:sz w:val="26"/>
        </w:rPr>
      </w:pPr>
      <w:r w:rsidRPr="003D1BD6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7" o:title=""/>
          </v:shape>
          <o:OLEObject Type="Embed" ProgID="Paint.Picture" ShapeID="_x0000_i1025" DrawAspect="Content" ObjectID="_1659509302" r:id="rId8"/>
        </w:object>
      </w:r>
    </w:p>
    <w:p w:rsidR="006A40DA" w:rsidRPr="003D1BD6" w:rsidRDefault="006A40DA" w:rsidP="008B23B0">
      <w:pPr>
        <w:pStyle w:val="Caption"/>
        <w:rPr>
          <w:noProof w:val="0"/>
          <w:sz w:val="30"/>
        </w:rPr>
      </w:pPr>
      <w:r w:rsidRPr="003D1BD6">
        <w:rPr>
          <w:noProof w:val="0"/>
          <w:sz w:val="30"/>
        </w:rPr>
        <w:t>УКРАЇНА</w:t>
      </w:r>
    </w:p>
    <w:p w:rsidR="006A40DA" w:rsidRPr="003D1BD6" w:rsidRDefault="006A40DA" w:rsidP="008B23B0">
      <w:pPr>
        <w:pStyle w:val="Caption"/>
        <w:rPr>
          <w:noProof w:val="0"/>
          <w:sz w:val="28"/>
          <w:szCs w:val="28"/>
        </w:rPr>
      </w:pPr>
      <w:r w:rsidRPr="003D1BD6">
        <w:rPr>
          <w:noProof w:val="0"/>
          <w:sz w:val="28"/>
          <w:szCs w:val="28"/>
        </w:rPr>
        <w:t>Пологівська районна рада</w:t>
      </w:r>
    </w:p>
    <w:p w:rsidR="006A40DA" w:rsidRPr="003D1BD6" w:rsidRDefault="006A40DA" w:rsidP="008B23B0">
      <w:pPr>
        <w:jc w:val="center"/>
        <w:rPr>
          <w:b/>
          <w:i/>
          <w:sz w:val="28"/>
        </w:rPr>
      </w:pPr>
      <w:r w:rsidRPr="003D1BD6">
        <w:rPr>
          <w:b/>
          <w:i/>
          <w:sz w:val="28"/>
        </w:rPr>
        <w:t>Запорізької області</w:t>
      </w:r>
    </w:p>
    <w:p w:rsidR="006A40DA" w:rsidRPr="003D1BD6" w:rsidRDefault="006A40DA" w:rsidP="008B23B0">
      <w:pPr>
        <w:jc w:val="center"/>
        <w:rPr>
          <w:b/>
          <w:i/>
          <w:sz w:val="28"/>
        </w:rPr>
      </w:pPr>
      <w:r w:rsidRPr="003D1BD6">
        <w:rPr>
          <w:b/>
          <w:i/>
          <w:sz w:val="28"/>
        </w:rPr>
        <w:t>сьомого скликання</w:t>
      </w:r>
    </w:p>
    <w:p w:rsidR="006A40DA" w:rsidRPr="003D1BD6" w:rsidRDefault="006A40DA" w:rsidP="008B23B0">
      <w:pPr>
        <w:jc w:val="center"/>
        <w:rPr>
          <w:b/>
          <w:i/>
          <w:sz w:val="28"/>
        </w:rPr>
      </w:pPr>
      <w:r w:rsidRPr="003D1BD6">
        <w:rPr>
          <w:b/>
          <w:i/>
          <w:sz w:val="28"/>
        </w:rPr>
        <w:t>п’ятдесят перша сесія</w:t>
      </w:r>
    </w:p>
    <w:p w:rsidR="006A40DA" w:rsidRPr="003D1BD6" w:rsidRDefault="006A40DA" w:rsidP="00297A2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6A40DA" w:rsidRPr="003D1BD6" w:rsidRDefault="006A40DA" w:rsidP="008B23B0">
      <w:pPr>
        <w:pStyle w:val="Heading1"/>
        <w:rPr>
          <w:rFonts w:ascii="Times New Roman" w:hAnsi="Times New Roman"/>
          <w:b/>
          <w:i/>
        </w:rPr>
      </w:pPr>
      <w:r w:rsidRPr="003D1BD6">
        <w:rPr>
          <w:rFonts w:ascii="Times New Roman" w:hAnsi="Times New Roman"/>
          <w:b/>
          <w:i/>
        </w:rPr>
        <w:t>Р і ш е н н я</w:t>
      </w:r>
    </w:p>
    <w:p w:rsidR="006A40DA" w:rsidRPr="003D1BD6" w:rsidRDefault="006A40DA" w:rsidP="008B23B0">
      <w:pPr>
        <w:rPr>
          <w:i/>
          <w:szCs w:val="28"/>
        </w:rPr>
      </w:pPr>
    </w:p>
    <w:p w:rsidR="006A40DA" w:rsidRPr="00501191" w:rsidRDefault="006A40DA" w:rsidP="003D1BD6">
      <w:pPr>
        <w:jc w:val="both"/>
        <w:rPr>
          <w:sz w:val="28"/>
        </w:rPr>
      </w:pPr>
      <w:r>
        <w:rPr>
          <w:sz w:val="28"/>
        </w:rPr>
        <w:t>20 серпня</w:t>
      </w:r>
      <w:r w:rsidRPr="00501191">
        <w:rPr>
          <w:sz w:val="28"/>
        </w:rPr>
        <w:t xml:space="preserve"> 2020 року                                                                      </w:t>
      </w:r>
      <w:r>
        <w:rPr>
          <w:sz w:val="28"/>
        </w:rPr>
        <w:t xml:space="preserve">        </w:t>
      </w:r>
      <w:r w:rsidRPr="00501191">
        <w:rPr>
          <w:sz w:val="28"/>
        </w:rPr>
        <w:t xml:space="preserve">             </w:t>
      </w:r>
      <w:r>
        <w:rPr>
          <w:sz w:val="28"/>
        </w:rPr>
        <w:t xml:space="preserve">          </w:t>
      </w:r>
      <w:r w:rsidRPr="00501191">
        <w:rPr>
          <w:sz w:val="28"/>
        </w:rPr>
        <w:t>№</w:t>
      </w:r>
      <w:r>
        <w:rPr>
          <w:sz w:val="28"/>
          <w:u w:val="single"/>
        </w:rPr>
        <w:t xml:space="preserve">   4</w:t>
      </w:r>
      <w:r w:rsidRPr="00501191">
        <w:rPr>
          <w:sz w:val="28"/>
        </w:rPr>
        <w:t xml:space="preserve"> </w:t>
      </w:r>
    </w:p>
    <w:p w:rsidR="006A40DA" w:rsidRPr="003D1BD6" w:rsidRDefault="006A40DA" w:rsidP="008B23B0">
      <w:pPr>
        <w:rPr>
          <w:sz w:val="28"/>
          <w:szCs w:val="28"/>
        </w:rPr>
      </w:pPr>
    </w:p>
    <w:p w:rsidR="006A40DA" w:rsidRPr="003D1BD6" w:rsidRDefault="006A40DA" w:rsidP="00442F51">
      <w:pPr>
        <w:tabs>
          <w:tab w:val="left" w:pos="3382"/>
        </w:tabs>
        <w:spacing w:line="240" w:lineRule="exact"/>
        <w:jc w:val="both"/>
        <w:rPr>
          <w:rFonts w:cs="Calibri"/>
          <w:sz w:val="28"/>
        </w:rPr>
      </w:pPr>
      <w:r w:rsidRPr="003D1BD6">
        <w:rPr>
          <w:rFonts w:cs="Calibri"/>
          <w:sz w:val="28"/>
        </w:rPr>
        <w:t xml:space="preserve">Про внесення змін до Комплексної районної Програми «Діти. Сім’я. Перспектива.» на 2018-2022 роки (зі змінами та доповненнями)                       </w:t>
      </w:r>
    </w:p>
    <w:p w:rsidR="006A40DA" w:rsidRDefault="006A40DA" w:rsidP="00CA6F02">
      <w:pPr>
        <w:spacing w:line="240" w:lineRule="exact"/>
        <w:jc w:val="both"/>
        <w:rPr>
          <w:sz w:val="28"/>
          <w:szCs w:val="28"/>
        </w:rPr>
      </w:pPr>
    </w:p>
    <w:p w:rsidR="006A40DA" w:rsidRDefault="006A40DA" w:rsidP="00CA6F02">
      <w:pPr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CA6F02">
      <w:pPr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442F51">
      <w:pPr>
        <w:jc w:val="both"/>
        <w:rPr>
          <w:sz w:val="28"/>
        </w:rPr>
      </w:pPr>
      <w:r w:rsidRPr="003D1BD6">
        <w:rPr>
          <w:sz w:val="28"/>
        </w:rPr>
        <w:tab/>
        <w:t xml:space="preserve">Керуючись ст. 43 Закону України «Про місцеве самоврядування в Україні», з метою організації повноцінного оздоровлення та відпочинку дітей, створення правових і соціальних умов для належного розвитку сім’ї, підвищення ролі сім’ї як основи суспільства Пологівська районна рада в и р і ш и л а: </w:t>
      </w:r>
    </w:p>
    <w:p w:rsidR="006A40DA" w:rsidRDefault="006A40DA" w:rsidP="003D1BD6">
      <w:pPr>
        <w:pStyle w:val="ListParagraph"/>
        <w:tabs>
          <w:tab w:val="left" w:pos="1080"/>
        </w:tabs>
        <w:ind w:left="0"/>
        <w:jc w:val="both"/>
        <w:rPr>
          <w:sz w:val="28"/>
          <w:szCs w:val="28"/>
        </w:rPr>
      </w:pPr>
    </w:p>
    <w:p w:rsidR="006A40DA" w:rsidRPr="003D1BD6" w:rsidRDefault="006A40DA" w:rsidP="003D1BD6">
      <w:pPr>
        <w:pStyle w:val="ListParagraph"/>
        <w:tabs>
          <w:tab w:val="left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D1BD6">
        <w:rPr>
          <w:sz w:val="28"/>
          <w:szCs w:val="28"/>
        </w:rPr>
        <w:t>Внести зміни до Комплексної районної Програми «Діти. Сім’я. Перспектива.» на 2018-2022 роки» (зі змінами та доповненнями), затвердженої рішенням районної ради від 20.10.2017 № 2, (далі – Програма), а саме:</w:t>
      </w:r>
    </w:p>
    <w:p w:rsidR="006A40DA" w:rsidRPr="003D1BD6" w:rsidRDefault="006A40DA" w:rsidP="003D1BD6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3D1BD6">
        <w:rPr>
          <w:sz w:val="28"/>
          <w:szCs w:val="28"/>
        </w:rPr>
        <w:t xml:space="preserve">1.1. у тексті Програми та Характеристиці до неї назву виконавця «комунальне підприємство «Пологівський центр первинної медико-санітарної допомоги» Пологівської районної </w:t>
      </w:r>
      <w:bookmarkStart w:id="0" w:name="_GoBack"/>
      <w:bookmarkEnd w:id="0"/>
      <w:r w:rsidRPr="003D1BD6">
        <w:rPr>
          <w:sz w:val="28"/>
          <w:szCs w:val="28"/>
        </w:rPr>
        <w:t>ради Запорізької області» у всіх відмінках змінити на назву «комунальне підприємство «Пологівський центр первинної медико-санітарної допомоги» Пологівської міської ради» у відповідному відмінку;</w:t>
      </w:r>
    </w:p>
    <w:p w:rsidR="006A40DA" w:rsidRPr="00A34288" w:rsidRDefault="006A40DA" w:rsidP="00A34288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A34288">
        <w:rPr>
          <w:sz w:val="28"/>
          <w:szCs w:val="28"/>
        </w:rPr>
        <w:t>1.2. пункт 8.1.3. підрозділу 8.1 «Заходи з охорони дитинства та захисту прав дітей різних категорій» викласти в новій редакції (Додаток 1).</w:t>
      </w:r>
    </w:p>
    <w:p w:rsidR="006A40DA" w:rsidRPr="003D1BD6" w:rsidRDefault="006A40DA" w:rsidP="007E1442">
      <w:pPr>
        <w:tabs>
          <w:tab w:val="left" w:pos="960"/>
        </w:tabs>
        <w:ind w:left="600"/>
        <w:jc w:val="both"/>
        <w:rPr>
          <w:sz w:val="28"/>
          <w:szCs w:val="28"/>
        </w:rPr>
      </w:pPr>
    </w:p>
    <w:p w:rsidR="006A40DA" w:rsidRPr="003D1BD6" w:rsidRDefault="006A40DA" w:rsidP="00A34288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D1BD6">
        <w:rPr>
          <w:sz w:val="28"/>
          <w:szCs w:val="28"/>
        </w:rPr>
        <w:t>Контроль за виконанням рішення покласти на постійну комісію районної ради з питань охорони здоров'я, освіти, культури, молодіжної політики та спорту і районну державну адміністрацію.</w:t>
      </w:r>
    </w:p>
    <w:p w:rsidR="006A40DA" w:rsidRDefault="006A40DA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</w:rPr>
      </w:pPr>
    </w:p>
    <w:p w:rsidR="006A40DA" w:rsidRDefault="006A40DA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3D1BD6">
      <w:pPr>
        <w:jc w:val="both"/>
        <w:rPr>
          <w:sz w:val="28"/>
          <w:szCs w:val="28"/>
        </w:rPr>
      </w:pPr>
      <w:r w:rsidRPr="003D1BD6">
        <w:rPr>
          <w:sz w:val="28"/>
          <w:szCs w:val="28"/>
        </w:rPr>
        <w:t>Заступник голови ради                                                                                 І.О.Шевченко</w:t>
      </w:r>
    </w:p>
    <w:p w:rsidR="006A40DA" w:rsidRPr="003D1BD6" w:rsidRDefault="006A40DA" w:rsidP="00297A2C">
      <w:pPr>
        <w:spacing w:line="240" w:lineRule="exact"/>
        <w:jc w:val="both"/>
        <w:rPr>
          <w:sz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ind w:left="6360"/>
        <w:rPr>
          <w:bCs/>
          <w:sz w:val="28"/>
          <w:szCs w:val="28"/>
        </w:rPr>
      </w:pPr>
      <w:r w:rsidRPr="003D1BD6">
        <w:rPr>
          <w:bCs/>
          <w:sz w:val="28"/>
          <w:szCs w:val="28"/>
        </w:rPr>
        <w:t>Додаток 1</w:t>
      </w:r>
    </w:p>
    <w:p w:rsidR="006A40DA" w:rsidRPr="003D1BD6" w:rsidRDefault="006A40DA" w:rsidP="0047385A">
      <w:pPr>
        <w:spacing w:line="240" w:lineRule="exact"/>
        <w:ind w:left="5664" w:firstLine="708"/>
        <w:jc w:val="both"/>
        <w:rPr>
          <w:bCs/>
          <w:sz w:val="28"/>
          <w:szCs w:val="28"/>
        </w:rPr>
      </w:pPr>
      <w:r w:rsidRPr="003D1BD6">
        <w:rPr>
          <w:bCs/>
          <w:sz w:val="28"/>
          <w:szCs w:val="28"/>
        </w:rPr>
        <w:t>до рішення районної ради</w:t>
      </w:r>
    </w:p>
    <w:p w:rsidR="006A40DA" w:rsidRPr="003D1BD6" w:rsidRDefault="006A40DA" w:rsidP="00332A0C">
      <w:pPr>
        <w:ind w:left="705"/>
        <w:jc w:val="both"/>
        <w:rPr>
          <w:bCs/>
          <w:sz w:val="28"/>
          <w:szCs w:val="28"/>
        </w:rPr>
      </w:pP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</w:r>
      <w:r w:rsidRPr="003D1BD6">
        <w:rPr>
          <w:bCs/>
          <w:sz w:val="28"/>
          <w:szCs w:val="28"/>
        </w:rPr>
        <w:tab/>
        <w:t>____________  №_______</w:t>
      </w:r>
    </w:p>
    <w:p w:rsidR="006A40DA" w:rsidRPr="003D1BD6" w:rsidRDefault="006A40DA" w:rsidP="00332A0C">
      <w:pPr>
        <w:ind w:left="705"/>
        <w:jc w:val="both"/>
        <w:rPr>
          <w:bCs/>
          <w:sz w:val="28"/>
          <w:szCs w:val="28"/>
        </w:rPr>
      </w:pPr>
    </w:p>
    <w:p w:rsidR="006A40DA" w:rsidRPr="003D1BD6" w:rsidRDefault="006A40DA" w:rsidP="0047385A">
      <w:pPr>
        <w:jc w:val="both"/>
        <w:rPr>
          <w:b/>
          <w:bCs/>
          <w:sz w:val="28"/>
          <w:szCs w:val="28"/>
        </w:rPr>
      </w:pPr>
      <w:r w:rsidRPr="003D1BD6">
        <w:rPr>
          <w:rFonts w:ascii="Arial" w:hAnsi="Arial" w:cs="Arial"/>
          <w:b/>
          <w:bCs/>
          <w:sz w:val="28"/>
          <w:szCs w:val="28"/>
        </w:rPr>
        <w:tab/>
      </w:r>
      <w:r w:rsidRPr="003D1BD6">
        <w:rPr>
          <w:rFonts w:ascii="Arial" w:hAnsi="Arial" w:cs="Arial"/>
          <w:b/>
          <w:bCs/>
          <w:sz w:val="28"/>
          <w:szCs w:val="28"/>
        </w:rPr>
        <w:tab/>
      </w:r>
      <w:r w:rsidRPr="003D1BD6">
        <w:rPr>
          <w:rFonts w:ascii="Arial" w:hAnsi="Arial" w:cs="Arial"/>
          <w:b/>
          <w:bCs/>
          <w:sz w:val="28"/>
          <w:szCs w:val="28"/>
        </w:rPr>
        <w:tab/>
      </w:r>
      <w:r w:rsidRPr="003D1BD6">
        <w:rPr>
          <w:b/>
          <w:bCs/>
          <w:sz w:val="28"/>
          <w:szCs w:val="28"/>
        </w:rPr>
        <w:t>8. Перелік заходів Комплексної Програми</w:t>
      </w:r>
    </w:p>
    <w:p w:rsidR="006A40DA" w:rsidRPr="003D1BD6" w:rsidRDefault="006A40DA" w:rsidP="0047385A">
      <w:pPr>
        <w:jc w:val="center"/>
        <w:rPr>
          <w:bCs/>
          <w:sz w:val="28"/>
          <w:szCs w:val="28"/>
        </w:rPr>
      </w:pPr>
      <w:r w:rsidRPr="003D1BD6">
        <w:rPr>
          <w:bCs/>
          <w:sz w:val="28"/>
          <w:szCs w:val="28"/>
        </w:rPr>
        <w:t>8.1. Заходи з охорони дитинства та захисту прав дітей різних категорій</w:t>
      </w:r>
    </w:p>
    <w:p w:rsidR="006A40DA" w:rsidRPr="003D1BD6" w:rsidRDefault="006A40DA" w:rsidP="0047385A">
      <w:pPr>
        <w:autoSpaceDE/>
        <w:autoSpaceDN/>
        <w:jc w:val="both"/>
        <w:rPr>
          <w:sz w:val="28"/>
        </w:rPr>
      </w:pPr>
    </w:p>
    <w:tbl>
      <w:tblPr>
        <w:tblW w:w="105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0"/>
        <w:gridCol w:w="3720"/>
        <w:gridCol w:w="3000"/>
        <w:gridCol w:w="1320"/>
        <w:gridCol w:w="1560"/>
      </w:tblGrid>
      <w:tr w:rsidR="006A40DA" w:rsidRPr="003D1BD6" w:rsidTr="004B06F0">
        <w:trPr>
          <w:trHeight w:val="993"/>
        </w:trPr>
        <w:tc>
          <w:tcPr>
            <w:tcW w:w="960" w:type="dxa"/>
          </w:tcPr>
          <w:p w:rsidR="006A40DA" w:rsidRPr="003D1BD6" w:rsidRDefault="006A40DA" w:rsidP="004B06F0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№ з/п</w:t>
            </w:r>
          </w:p>
        </w:tc>
        <w:tc>
          <w:tcPr>
            <w:tcW w:w="3720" w:type="dxa"/>
          </w:tcPr>
          <w:p w:rsidR="006A40DA" w:rsidRPr="003D1BD6" w:rsidRDefault="006A40DA" w:rsidP="004B06F0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Зміст заходу</w:t>
            </w:r>
          </w:p>
        </w:tc>
        <w:tc>
          <w:tcPr>
            <w:tcW w:w="3000" w:type="dxa"/>
          </w:tcPr>
          <w:p w:rsidR="006A40DA" w:rsidRPr="003D1BD6" w:rsidRDefault="006A40DA" w:rsidP="004B06F0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320" w:type="dxa"/>
          </w:tcPr>
          <w:p w:rsidR="006A40DA" w:rsidRPr="003D1BD6" w:rsidRDefault="006A40DA" w:rsidP="004B06F0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560" w:type="dxa"/>
          </w:tcPr>
          <w:p w:rsidR="006A40DA" w:rsidRPr="003D1BD6" w:rsidRDefault="006A40DA" w:rsidP="004B06F0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Орієнтовані обсяги фінансування з районного бюджету</w:t>
            </w:r>
          </w:p>
          <w:p w:rsidR="006A40DA" w:rsidRPr="003D1BD6" w:rsidRDefault="006A40DA" w:rsidP="004B06F0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(тис. грн.)</w:t>
            </w:r>
          </w:p>
        </w:tc>
      </w:tr>
      <w:tr w:rsidR="006A40DA" w:rsidRPr="003D1BD6" w:rsidTr="004B06F0">
        <w:trPr>
          <w:trHeight w:val="334"/>
        </w:trPr>
        <w:tc>
          <w:tcPr>
            <w:tcW w:w="960" w:type="dxa"/>
          </w:tcPr>
          <w:p w:rsidR="006A40DA" w:rsidRPr="003D1BD6" w:rsidRDefault="006A40DA" w:rsidP="004B06F0">
            <w:pPr>
              <w:autoSpaceDE/>
              <w:autoSpaceDN/>
              <w:jc w:val="both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8.1.3.</w:t>
            </w:r>
          </w:p>
        </w:tc>
        <w:tc>
          <w:tcPr>
            <w:tcW w:w="3720" w:type="dxa"/>
          </w:tcPr>
          <w:p w:rsidR="006A40DA" w:rsidRPr="003D1BD6" w:rsidRDefault="006A40DA" w:rsidP="0047385A">
            <w:pPr>
              <w:autoSpaceDE/>
              <w:autoSpaceDN/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3D1BD6">
              <w:rPr>
                <w:color w:val="000000"/>
                <w:sz w:val="28"/>
                <w:szCs w:val="28"/>
              </w:rPr>
              <w:t xml:space="preserve">Забезпечити: </w:t>
            </w:r>
          </w:p>
          <w:p w:rsidR="006A40DA" w:rsidRPr="003D1BD6" w:rsidRDefault="006A40DA" w:rsidP="00DB32E8">
            <w:pPr>
              <w:autoSpaceDE/>
              <w:autoSpaceDN/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3D1BD6">
              <w:rPr>
                <w:color w:val="000000"/>
                <w:sz w:val="28"/>
                <w:szCs w:val="28"/>
              </w:rPr>
              <w:t>- утримання з покращеним харчуванням дітей, які залишилися без батьківського піклування, дітей із сімей, перебування в  яких загрожує життю або здоров’ю, дітей, які тимчасово перебувають в КЗ «Пологівський обласний центр соціально-психологічної реабілітації дітей» ЗОР, під час їх обстеження та лікування в стаціонарних відділеннях КНП «Пологівська БЛІЛ» Пологівської районної ради;</w:t>
            </w:r>
          </w:p>
          <w:p w:rsidR="006A40DA" w:rsidRPr="003D1BD6" w:rsidRDefault="006A40DA" w:rsidP="00DB32E8">
            <w:pPr>
              <w:autoSpaceDE/>
              <w:autoSpaceDN/>
              <w:spacing w:line="240" w:lineRule="exact"/>
              <w:jc w:val="both"/>
              <w:rPr>
                <w:sz w:val="28"/>
                <w:szCs w:val="28"/>
              </w:rPr>
            </w:pPr>
            <w:r w:rsidRPr="003D1BD6">
              <w:rPr>
                <w:color w:val="000000"/>
                <w:sz w:val="28"/>
                <w:szCs w:val="28"/>
              </w:rPr>
              <w:t>- </w:t>
            </w:r>
            <w:r w:rsidRPr="003D1BD6">
              <w:rPr>
                <w:sz w:val="28"/>
                <w:szCs w:val="28"/>
              </w:rPr>
              <w:t xml:space="preserve">сумішами швидкого приготування для штучного вигодовування дітей з інвалідністю, </w:t>
            </w:r>
            <w:r w:rsidRPr="003D1BD6">
              <w:rPr>
                <w:color w:val="000000"/>
                <w:sz w:val="28"/>
                <w:szCs w:val="28"/>
              </w:rPr>
              <w:t>дітей із малозабезпечених та багатодітних сімей,</w:t>
            </w:r>
            <w:r w:rsidRPr="003D1BD6">
              <w:rPr>
                <w:sz w:val="28"/>
                <w:szCs w:val="28"/>
              </w:rPr>
              <w:t xml:space="preserve"> дітей, які залишилися без батьківського піклування, дітей-сиріт, дітей, позбавлених батьківського піклування, дітей із сімей, які перебувають у складних життєвих обставинах, в тому числі дітей, народжених ВІЛ-інфікованими матерями;</w:t>
            </w:r>
          </w:p>
          <w:p w:rsidR="006A40DA" w:rsidRPr="003D1BD6" w:rsidRDefault="006A40DA" w:rsidP="00DB32E8">
            <w:pPr>
              <w:autoSpaceDE/>
              <w:autoSpaceDN/>
              <w:spacing w:line="240" w:lineRule="exact"/>
              <w:jc w:val="both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- дітей з інвалідністю засобами догляду (підгузками)</w:t>
            </w:r>
          </w:p>
        </w:tc>
        <w:tc>
          <w:tcPr>
            <w:tcW w:w="3000" w:type="dxa"/>
          </w:tcPr>
          <w:p w:rsidR="006A40DA" w:rsidRPr="003D1BD6" w:rsidRDefault="006A40DA" w:rsidP="00FB20A1">
            <w:pPr>
              <w:autoSpaceDE/>
              <w:autoSpaceDN/>
              <w:spacing w:line="240" w:lineRule="exact"/>
              <w:jc w:val="both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 xml:space="preserve">Комунальне некомерційне підприємство «Пологівська багатопрофільна лікарня інтенсивного лікування Пологівської районної ради Запорізької області, комунальне підприємство «Пологівський центр первинної медико-санітарної допомоги» Пологівської міської ради </w:t>
            </w:r>
          </w:p>
        </w:tc>
        <w:tc>
          <w:tcPr>
            <w:tcW w:w="1320" w:type="dxa"/>
          </w:tcPr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2018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2019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2020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2021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2022</w:t>
            </w:r>
          </w:p>
        </w:tc>
        <w:tc>
          <w:tcPr>
            <w:tcW w:w="1560" w:type="dxa"/>
          </w:tcPr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70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60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50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50</w:t>
            </w:r>
          </w:p>
          <w:p w:rsidR="006A40DA" w:rsidRPr="003D1BD6" w:rsidRDefault="006A40DA" w:rsidP="0047385A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>50</w:t>
            </w:r>
          </w:p>
          <w:p w:rsidR="006A40DA" w:rsidRPr="003D1BD6" w:rsidRDefault="006A40DA" w:rsidP="0047385A">
            <w:pPr>
              <w:autoSpaceDE/>
              <w:autoSpaceDN/>
              <w:jc w:val="both"/>
              <w:rPr>
                <w:sz w:val="28"/>
                <w:szCs w:val="28"/>
              </w:rPr>
            </w:pPr>
          </w:p>
          <w:p w:rsidR="006A40DA" w:rsidRPr="003D1BD6" w:rsidRDefault="006A40DA" w:rsidP="0047385A">
            <w:pPr>
              <w:autoSpaceDE/>
              <w:autoSpaceDN/>
              <w:jc w:val="both"/>
              <w:rPr>
                <w:sz w:val="28"/>
                <w:szCs w:val="28"/>
              </w:rPr>
            </w:pPr>
          </w:p>
          <w:p w:rsidR="006A40DA" w:rsidRPr="003D1BD6" w:rsidRDefault="006A40DA" w:rsidP="0047385A">
            <w:pPr>
              <w:autoSpaceDE/>
              <w:autoSpaceDN/>
              <w:jc w:val="both"/>
              <w:rPr>
                <w:sz w:val="28"/>
                <w:szCs w:val="28"/>
              </w:rPr>
            </w:pPr>
          </w:p>
          <w:p w:rsidR="006A40DA" w:rsidRPr="003D1BD6" w:rsidRDefault="006A40DA" w:rsidP="0047385A">
            <w:pPr>
              <w:autoSpaceDE/>
              <w:autoSpaceDN/>
              <w:jc w:val="both"/>
              <w:rPr>
                <w:sz w:val="28"/>
                <w:szCs w:val="28"/>
              </w:rPr>
            </w:pPr>
          </w:p>
          <w:p w:rsidR="006A40DA" w:rsidRPr="003D1BD6" w:rsidRDefault="006A40DA" w:rsidP="0047385A">
            <w:pPr>
              <w:autoSpaceDE/>
              <w:autoSpaceDN/>
              <w:jc w:val="both"/>
              <w:rPr>
                <w:sz w:val="28"/>
                <w:szCs w:val="28"/>
              </w:rPr>
            </w:pPr>
            <w:r w:rsidRPr="003D1BD6">
              <w:rPr>
                <w:sz w:val="28"/>
                <w:szCs w:val="28"/>
              </w:rPr>
              <w:t xml:space="preserve">          </w:t>
            </w:r>
          </w:p>
        </w:tc>
      </w:tr>
    </w:tbl>
    <w:p w:rsidR="006A40DA" w:rsidRPr="003D1BD6" w:rsidRDefault="006A40DA" w:rsidP="0047385A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6A40DA" w:rsidRPr="003D1BD6" w:rsidRDefault="006A40DA" w:rsidP="0047385A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6A40DA" w:rsidRPr="003D1BD6" w:rsidRDefault="006A40DA" w:rsidP="0047385A">
      <w:pPr>
        <w:spacing w:line="240" w:lineRule="exact"/>
        <w:rPr>
          <w:sz w:val="28"/>
          <w:szCs w:val="28"/>
        </w:rPr>
      </w:pPr>
      <w:r w:rsidRPr="003D1BD6">
        <w:rPr>
          <w:sz w:val="28"/>
          <w:szCs w:val="28"/>
        </w:rPr>
        <w:t>Начальник управління соціального</w:t>
      </w:r>
    </w:p>
    <w:p w:rsidR="006A40DA" w:rsidRPr="003D1BD6" w:rsidRDefault="006A40DA" w:rsidP="0047385A">
      <w:pPr>
        <w:spacing w:line="240" w:lineRule="exact"/>
        <w:rPr>
          <w:sz w:val="28"/>
        </w:rPr>
      </w:pPr>
      <w:r w:rsidRPr="003D1BD6">
        <w:rPr>
          <w:sz w:val="28"/>
          <w:szCs w:val="28"/>
        </w:rPr>
        <w:t xml:space="preserve">захисту населення </w:t>
      </w:r>
      <w:r w:rsidRPr="003D1BD6">
        <w:rPr>
          <w:sz w:val="28"/>
        </w:rPr>
        <w:t xml:space="preserve">районної </w:t>
      </w:r>
    </w:p>
    <w:p w:rsidR="006A40DA" w:rsidRPr="003D1BD6" w:rsidRDefault="006A40DA" w:rsidP="0047385A">
      <w:pPr>
        <w:spacing w:line="240" w:lineRule="exact"/>
        <w:rPr>
          <w:sz w:val="28"/>
        </w:rPr>
      </w:pPr>
      <w:r w:rsidRPr="003D1BD6">
        <w:rPr>
          <w:sz w:val="28"/>
        </w:rPr>
        <w:t>державної адміністрації</w:t>
      </w:r>
      <w:r w:rsidRPr="003D1BD6">
        <w:rPr>
          <w:sz w:val="28"/>
          <w:szCs w:val="28"/>
        </w:rPr>
        <w:t xml:space="preserve">                                                                          О.А.Семененко</w:t>
      </w:r>
    </w:p>
    <w:p w:rsidR="006A40DA" w:rsidRPr="003D1BD6" w:rsidRDefault="006A40DA" w:rsidP="0047385A">
      <w:pPr>
        <w:ind w:firstLine="708"/>
        <w:jc w:val="both"/>
        <w:rPr>
          <w:bCs/>
          <w:sz w:val="28"/>
          <w:szCs w:val="28"/>
        </w:rPr>
      </w:pPr>
      <w:r w:rsidRPr="003D1BD6">
        <w:rPr>
          <w:b/>
          <w:bCs/>
          <w:sz w:val="28"/>
          <w:szCs w:val="28"/>
        </w:rPr>
        <w:t xml:space="preserve">                 </w:t>
      </w:r>
      <w:r w:rsidRPr="003D1BD6">
        <w:rPr>
          <w:bCs/>
          <w:sz w:val="28"/>
          <w:szCs w:val="28"/>
        </w:rPr>
        <w:t xml:space="preserve">     </w:t>
      </w:r>
      <w:r w:rsidRPr="003D1BD6">
        <w:rPr>
          <w:bCs/>
          <w:sz w:val="28"/>
          <w:szCs w:val="28"/>
        </w:rPr>
        <w:tab/>
        <w:t xml:space="preserve"> </w:t>
      </w:r>
      <w:r w:rsidRPr="003D1BD6">
        <w:rPr>
          <w:bCs/>
          <w:sz w:val="28"/>
          <w:szCs w:val="28"/>
        </w:rPr>
        <w:tab/>
      </w:r>
    </w:p>
    <w:p w:rsidR="006A40DA" w:rsidRPr="003D1BD6" w:rsidRDefault="006A40DA" w:rsidP="00693C5C">
      <w:pPr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693C5C">
      <w:pPr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693C5C">
      <w:pPr>
        <w:spacing w:line="240" w:lineRule="exact"/>
        <w:jc w:val="both"/>
        <w:rPr>
          <w:sz w:val="28"/>
          <w:szCs w:val="28"/>
        </w:rPr>
      </w:pPr>
    </w:p>
    <w:p w:rsidR="006A40DA" w:rsidRPr="003D1BD6" w:rsidRDefault="006A40DA" w:rsidP="00693C5C">
      <w:pPr>
        <w:spacing w:line="240" w:lineRule="exact"/>
        <w:jc w:val="both"/>
        <w:rPr>
          <w:sz w:val="28"/>
          <w:szCs w:val="28"/>
        </w:rPr>
      </w:pPr>
    </w:p>
    <w:sectPr w:rsidR="006A40DA" w:rsidRPr="003D1BD6" w:rsidSect="009C263E">
      <w:headerReference w:type="even" r:id="rId9"/>
      <w:pgSz w:w="11906" w:h="16838"/>
      <w:pgMar w:top="1134" w:right="567" w:bottom="567" w:left="1134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DA" w:rsidRDefault="006A40DA">
      <w:r>
        <w:separator/>
      </w:r>
    </w:p>
  </w:endnote>
  <w:endnote w:type="continuationSeparator" w:id="0">
    <w:p w:rsidR="006A40DA" w:rsidRDefault="006A4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DA" w:rsidRDefault="006A40DA">
      <w:r>
        <w:separator/>
      </w:r>
    </w:p>
  </w:footnote>
  <w:footnote w:type="continuationSeparator" w:id="0">
    <w:p w:rsidR="006A40DA" w:rsidRDefault="006A40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DA" w:rsidRDefault="006A40DA" w:rsidP="008358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40DA" w:rsidRDefault="006A40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FC9ECC"/>
    <w:lvl w:ilvl="0">
      <w:numFmt w:val="bullet"/>
      <w:lvlText w:val="*"/>
      <w:lvlJc w:val="left"/>
    </w:lvl>
  </w:abstractNum>
  <w:abstractNum w:abstractNumId="1">
    <w:nsid w:val="005C000A"/>
    <w:multiLevelType w:val="hybridMultilevel"/>
    <w:tmpl w:val="C410555A"/>
    <w:lvl w:ilvl="0" w:tplc="BC76731E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0D17C73"/>
    <w:multiLevelType w:val="hybridMultilevel"/>
    <w:tmpl w:val="3A3C8F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542637"/>
    <w:multiLevelType w:val="hybridMultilevel"/>
    <w:tmpl w:val="9E5E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744F70">
      <w:numFmt w:val="bullet"/>
      <w:lvlText w:val="-"/>
      <w:lvlJc w:val="left"/>
      <w:pPr>
        <w:ind w:left="1965" w:hanging="885"/>
      </w:pPr>
      <w:rPr>
        <w:rFonts w:ascii="Times New Roman" w:eastAsia="Times New Roman" w:hAnsi="Times New Roman" w:hint="default"/>
        <w:color w:val="000000"/>
        <w:sz w:val="28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C7199"/>
    <w:multiLevelType w:val="multilevel"/>
    <w:tmpl w:val="7CFEC372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FC5A01"/>
    <w:multiLevelType w:val="multilevel"/>
    <w:tmpl w:val="3E5A6DF0"/>
    <w:lvl w:ilvl="0">
      <w:start w:val="10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">
    <w:nsid w:val="065E7FAA"/>
    <w:multiLevelType w:val="multilevel"/>
    <w:tmpl w:val="1B0C1770"/>
    <w:lvl w:ilvl="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72F39E8"/>
    <w:multiLevelType w:val="multilevel"/>
    <w:tmpl w:val="E4CABFA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077423D6"/>
    <w:multiLevelType w:val="hybridMultilevel"/>
    <w:tmpl w:val="7102D15C"/>
    <w:lvl w:ilvl="0" w:tplc="C5D86C8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10397F1D"/>
    <w:multiLevelType w:val="hybridMultilevel"/>
    <w:tmpl w:val="01B6F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BF2BD8"/>
    <w:multiLevelType w:val="hybridMultilevel"/>
    <w:tmpl w:val="7C9CF5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2F2056B"/>
    <w:multiLevelType w:val="hybridMultilevel"/>
    <w:tmpl w:val="A3D00B8C"/>
    <w:lvl w:ilvl="0" w:tplc="1FB47CC2"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hint="default"/>
      </w:rPr>
    </w:lvl>
    <w:lvl w:ilvl="1" w:tplc="7EFC18E6">
      <w:start w:val="2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12">
    <w:nsid w:val="13C80818"/>
    <w:multiLevelType w:val="hybridMultilevel"/>
    <w:tmpl w:val="D7C2EA12"/>
    <w:lvl w:ilvl="0" w:tplc="27C64420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>
    <w:nsid w:val="144004BB"/>
    <w:multiLevelType w:val="multilevel"/>
    <w:tmpl w:val="6DD0353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1C103CD2"/>
    <w:multiLevelType w:val="singleLevel"/>
    <w:tmpl w:val="A5EE453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5">
    <w:nsid w:val="218702E3"/>
    <w:multiLevelType w:val="hybridMultilevel"/>
    <w:tmpl w:val="28EA2100"/>
    <w:lvl w:ilvl="0" w:tplc="7EFC18E6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223B5CB4"/>
    <w:multiLevelType w:val="multilevel"/>
    <w:tmpl w:val="19589970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17">
    <w:nsid w:val="26553546"/>
    <w:multiLevelType w:val="hybridMultilevel"/>
    <w:tmpl w:val="365CF312"/>
    <w:lvl w:ilvl="0" w:tplc="6D42E90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0829C3"/>
    <w:multiLevelType w:val="multilevel"/>
    <w:tmpl w:val="1340F002"/>
    <w:lvl w:ilvl="0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9">
    <w:nsid w:val="2B2329BB"/>
    <w:multiLevelType w:val="hybridMultilevel"/>
    <w:tmpl w:val="7D603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E971E3F"/>
    <w:multiLevelType w:val="multilevel"/>
    <w:tmpl w:val="B196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6E5287C"/>
    <w:multiLevelType w:val="multilevel"/>
    <w:tmpl w:val="6AD849BA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A40629A"/>
    <w:multiLevelType w:val="multilevel"/>
    <w:tmpl w:val="D68EB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446C78"/>
    <w:multiLevelType w:val="hybridMultilevel"/>
    <w:tmpl w:val="F0D2732C"/>
    <w:lvl w:ilvl="0" w:tplc="F3828C76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4A2F2DFC"/>
    <w:multiLevelType w:val="multilevel"/>
    <w:tmpl w:val="3C02A5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7E61F4"/>
    <w:multiLevelType w:val="multilevel"/>
    <w:tmpl w:val="1B54C9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E62552"/>
    <w:multiLevelType w:val="hybridMultilevel"/>
    <w:tmpl w:val="0BD8DADC"/>
    <w:lvl w:ilvl="0" w:tplc="96A4B3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9B744B"/>
    <w:multiLevelType w:val="multilevel"/>
    <w:tmpl w:val="7368FB64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11552"/>
    <w:multiLevelType w:val="hybridMultilevel"/>
    <w:tmpl w:val="F2100DC6"/>
    <w:lvl w:ilvl="0" w:tplc="6F3CD2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B13C1"/>
    <w:multiLevelType w:val="hybridMultilevel"/>
    <w:tmpl w:val="D1900034"/>
    <w:lvl w:ilvl="0" w:tplc="0B30B1A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CE21AB3"/>
    <w:multiLevelType w:val="multilevel"/>
    <w:tmpl w:val="D5C4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606659"/>
    <w:multiLevelType w:val="multilevel"/>
    <w:tmpl w:val="F4EEE35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2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1147AAE"/>
    <w:multiLevelType w:val="multilevel"/>
    <w:tmpl w:val="2110A5D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4">
    <w:nsid w:val="61901B47"/>
    <w:multiLevelType w:val="multilevel"/>
    <w:tmpl w:val="710680FC"/>
    <w:lvl w:ilvl="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35">
    <w:nsid w:val="62F46ED8"/>
    <w:multiLevelType w:val="multilevel"/>
    <w:tmpl w:val="2A16EF5A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66B50D7"/>
    <w:multiLevelType w:val="hybridMultilevel"/>
    <w:tmpl w:val="24CE5E92"/>
    <w:lvl w:ilvl="0" w:tplc="1FB47CC2"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981055"/>
    <w:multiLevelType w:val="hybridMultilevel"/>
    <w:tmpl w:val="9A4006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85C68B5"/>
    <w:multiLevelType w:val="multilevel"/>
    <w:tmpl w:val="4F447866"/>
    <w:lvl w:ilvl="0">
      <w:start w:val="18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2">
      <w:start w:val="2008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</w:abstractNum>
  <w:abstractNum w:abstractNumId="39">
    <w:nsid w:val="68A95D27"/>
    <w:multiLevelType w:val="hybridMultilevel"/>
    <w:tmpl w:val="83C823F8"/>
    <w:lvl w:ilvl="0" w:tplc="AB765EBA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0">
    <w:nsid w:val="6D330055"/>
    <w:multiLevelType w:val="multilevel"/>
    <w:tmpl w:val="CB004584"/>
    <w:lvl w:ilvl="0">
      <w:start w:val="2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  <w:rPr>
        <w:rFonts w:cs="Times New Roman"/>
      </w:rPr>
    </w:lvl>
  </w:abstractNum>
  <w:abstractNum w:abstractNumId="41">
    <w:nsid w:val="71187A2F"/>
    <w:multiLevelType w:val="singleLevel"/>
    <w:tmpl w:val="6BDC78AC"/>
    <w:lvl w:ilvl="0">
      <w:start w:val="6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42">
    <w:nsid w:val="7131310C"/>
    <w:multiLevelType w:val="hybridMultilevel"/>
    <w:tmpl w:val="CAA4972E"/>
    <w:lvl w:ilvl="0" w:tplc="AB542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0A0B33"/>
    <w:multiLevelType w:val="multilevel"/>
    <w:tmpl w:val="10168ACC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4">
    <w:nsid w:val="78B9180C"/>
    <w:multiLevelType w:val="hybridMultilevel"/>
    <w:tmpl w:val="EAE4EF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5C46BE"/>
    <w:multiLevelType w:val="hybridMultilevel"/>
    <w:tmpl w:val="799837EC"/>
    <w:lvl w:ilvl="0" w:tplc="9B6E7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CF4660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0"/>
  </w:num>
  <w:num w:numId="3">
    <w:abstractNumId w:val="13"/>
  </w:num>
  <w:num w:numId="4">
    <w:abstractNumId w:val="31"/>
  </w:num>
  <w:num w:numId="5">
    <w:abstractNumId w:val="7"/>
  </w:num>
  <w:num w:numId="6">
    <w:abstractNumId w:val="22"/>
  </w:num>
  <w:num w:numId="7">
    <w:abstractNumId w:val="6"/>
  </w:num>
  <w:num w:numId="8">
    <w:abstractNumId w:val="18"/>
  </w:num>
  <w:num w:numId="9">
    <w:abstractNumId w:val="5"/>
  </w:num>
  <w:num w:numId="10">
    <w:abstractNumId w:val="25"/>
  </w:num>
  <w:num w:numId="11">
    <w:abstractNumId w:val="33"/>
  </w:num>
  <w:num w:numId="12">
    <w:abstractNumId w:val="43"/>
  </w:num>
  <w:num w:numId="13">
    <w:abstractNumId w:val="40"/>
  </w:num>
  <w:num w:numId="14">
    <w:abstractNumId w:val="16"/>
  </w:num>
  <w:num w:numId="15">
    <w:abstractNumId w:val="4"/>
  </w:num>
  <w:num w:numId="16">
    <w:abstractNumId w:val="27"/>
  </w:num>
  <w:num w:numId="17">
    <w:abstractNumId w:val="30"/>
  </w:num>
  <w:num w:numId="18">
    <w:abstractNumId w:val="21"/>
  </w:num>
  <w:num w:numId="19">
    <w:abstractNumId w:val="35"/>
  </w:num>
  <w:num w:numId="20">
    <w:abstractNumId w:val="24"/>
  </w:num>
  <w:num w:numId="21">
    <w:abstractNumId w:val="14"/>
  </w:num>
  <w:num w:numId="22">
    <w:abstractNumId w:val="32"/>
  </w:num>
  <w:num w:numId="23">
    <w:abstractNumId w:val="42"/>
  </w:num>
  <w:num w:numId="24">
    <w:abstractNumId w:val="26"/>
  </w:num>
  <w:num w:numId="25">
    <w:abstractNumId w:val="10"/>
  </w:num>
  <w:num w:numId="26">
    <w:abstractNumId w:val="8"/>
  </w:num>
  <w:num w:numId="27">
    <w:abstractNumId w:val="44"/>
  </w:num>
  <w:num w:numId="28">
    <w:abstractNumId w:val="2"/>
  </w:num>
  <w:num w:numId="29">
    <w:abstractNumId w:val="9"/>
  </w:num>
  <w:num w:numId="30">
    <w:abstractNumId w:val="15"/>
  </w:num>
  <w:num w:numId="31">
    <w:abstractNumId w:val="11"/>
  </w:num>
  <w:num w:numId="32">
    <w:abstractNumId w:val="37"/>
  </w:num>
  <w:num w:numId="33">
    <w:abstractNumId w:val="36"/>
  </w:num>
  <w:num w:numId="34">
    <w:abstractNumId w:val="41"/>
  </w:num>
  <w:num w:numId="35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36">
    <w:abstractNumId w:val="3"/>
  </w:num>
  <w:num w:numId="37">
    <w:abstractNumId w:val="29"/>
  </w:num>
  <w:num w:numId="38">
    <w:abstractNumId w:val="39"/>
  </w:num>
  <w:num w:numId="39">
    <w:abstractNumId w:val="45"/>
  </w:num>
  <w:num w:numId="40">
    <w:abstractNumId w:val="12"/>
  </w:num>
  <w:num w:numId="41">
    <w:abstractNumId w:val="23"/>
  </w:num>
  <w:num w:numId="42">
    <w:abstractNumId w:val="1"/>
  </w:num>
  <w:num w:numId="43">
    <w:abstractNumId w:val="28"/>
  </w:num>
  <w:num w:numId="44">
    <w:abstractNumId w:val="19"/>
  </w:num>
  <w:num w:numId="45">
    <w:abstractNumId w:val="34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C21"/>
    <w:rsid w:val="00000C13"/>
    <w:rsid w:val="0001118D"/>
    <w:rsid w:val="00013056"/>
    <w:rsid w:val="00016CCC"/>
    <w:rsid w:val="000261D5"/>
    <w:rsid w:val="00050D7C"/>
    <w:rsid w:val="000550D3"/>
    <w:rsid w:val="0006332D"/>
    <w:rsid w:val="0006792E"/>
    <w:rsid w:val="000704B3"/>
    <w:rsid w:val="00072CE5"/>
    <w:rsid w:val="000753FA"/>
    <w:rsid w:val="000801C3"/>
    <w:rsid w:val="00081977"/>
    <w:rsid w:val="00084502"/>
    <w:rsid w:val="000867DB"/>
    <w:rsid w:val="000879CD"/>
    <w:rsid w:val="000939BE"/>
    <w:rsid w:val="000974CA"/>
    <w:rsid w:val="000A17FE"/>
    <w:rsid w:val="000A3C4F"/>
    <w:rsid w:val="000B2272"/>
    <w:rsid w:val="000B37FB"/>
    <w:rsid w:val="000C1CFF"/>
    <w:rsid w:val="000D7C64"/>
    <w:rsid w:val="000D7DC2"/>
    <w:rsid w:val="000F292A"/>
    <w:rsid w:val="000F2B68"/>
    <w:rsid w:val="000F3D04"/>
    <w:rsid w:val="00102213"/>
    <w:rsid w:val="00107616"/>
    <w:rsid w:val="00112223"/>
    <w:rsid w:val="00120ECE"/>
    <w:rsid w:val="00127AA9"/>
    <w:rsid w:val="00141A8B"/>
    <w:rsid w:val="00147385"/>
    <w:rsid w:val="00147AB5"/>
    <w:rsid w:val="0015523E"/>
    <w:rsid w:val="00164646"/>
    <w:rsid w:val="001709A8"/>
    <w:rsid w:val="00170E39"/>
    <w:rsid w:val="001737DC"/>
    <w:rsid w:val="00175D68"/>
    <w:rsid w:val="00184687"/>
    <w:rsid w:val="00186CB4"/>
    <w:rsid w:val="00187982"/>
    <w:rsid w:val="00197266"/>
    <w:rsid w:val="001A2B42"/>
    <w:rsid w:val="001A6BD7"/>
    <w:rsid w:val="001B49CD"/>
    <w:rsid w:val="001B72EB"/>
    <w:rsid w:val="001D3925"/>
    <w:rsid w:val="001E00E0"/>
    <w:rsid w:val="001E3849"/>
    <w:rsid w:val="001E7651"/>
    <w:rsid w:val="001F0A58"/>
    <w:rsid w:val="001F1B52"/>
    <w:rsid w:val="001F5C0F"/>
    <w:rsid w:val="001F7AF3"/>
    <w:rsid w:val="002001AB"/>
    <w:rsid w:val="00200DC5"/>
    <w:rsid w:val="00201D9A"/>
    <w:rsid w:val="00207470"/>
    <w:rsid w:val="002077C2"/>
    <w:rsid w:val="002217AB"/>
    <w:rsid w:val="002256DF"/>
    <w:rsid w:val="00226065"/>
    <w:rsid w:val="0023095B"/>
    <w:rsid w:val="00232A35"/>
    <w:rsid w:val="00233F12"/>
    <w:rsid w:val="002348E0"/>
    <w:rsid w:val="002355B5"/>
    <w:rsid w:val="0023743E"/>
    <w:rsid w:val="00237AFC"/>
    <w:rsid w:val="00240F06"/>
    <w:rsid w:val="00244D6F"/>
    <w:rsid w:val="00245B7D"/>
    <w:rsid w:val="0024727F"/>
    <w:rsid w:val="00247F59"/>
    <w:rsid w:val="00251514"/>
    <w:rsid w:val="00253C8D"/>
    <w:rsid w:val="002541CB"/>
    <w:rsid w:val="00266859"/>
    <w:rsid w:val="002669BF"/>
    <w:rsid w:val="00276F8F"/>
    <w:rsid w:val="002859CC"/>
    <w:rsid w:val="00285DD6"/>
    <w:rsid w:val="00286603"/>
    <w:rsid w:val="00291F6E"/>
    <w:rsid w:val="0029528B"/>
    <w:rsid w:val="00297A2C"/>
    <w:rsid w:val="002A5815"/>
    <w:rsid w:val="002A7A70"/>
    <w:rsid w:val="002B033C"/>
    <w:rsid w:val="002B1BFC"/>
    <w:rsid w:val="002B29CC"/>
    <w:rsid w:val="002B37F3"/>
    <w:rsid w:val="002B65C2"/>
    <w:rsid w:val="002D5F49"/>
    <w:rsid w:val="002D638E"/>
    <w:rsid w:val="002E4B79"/>
    <w:rsid w:val="002E6F2E"/>
    <w:rsid w:val="002F01B7"/>
    <w:rsid w:val="002F0E27"/>
    <w:rsid w:val="002F47A1"/>
    <w:rsid w:val="002F6432"/>
    <w:rsid w:val="003016D6"/>
    <w:rsid w:val="00310025"/>
    <w:rsid w:val="003105D3"/>
    <w:rsid w:val="00313445"/>
    <w:rsid w:val="0031752B"/>
    <w:rsid w:val="00317A26"/>
    <w:rsid w:val="00321F16"/>
    <w:rsid w:val="00325384"/>
    <w:rsid w:val="0032767D"/>
    <w:rsid w:val="00330296"/>
    <w:rsid w:val="00330996"/>
    <w:rsid w:val="00331481"/>
    <w:rsid w:val="00331EB8"/>
    <w:rsid w:val="00332A0C"/>
    <w:rsid w:val="00335718"/>
    <w:rsid w:val="00337296"/>
    <w:rsid w:val="00355349"/>
    <w:rsid w:val="00355352"/>
    <w:rsid w:val="00361CD4"/>
    <w:rsid w:val="0037017A"/>
    <w:rsid w:val="00370DA2"/>
    <w:rsid w:val="00372A03"/>
    <w:rsid w:val="00374EEC"/>
    <w:rsid w:val="00381095"/>
    <w:rsid w:val="00381538"/>
    <w:rsid w:val="00382102"/>
    <w:rsid w:val="003828CA"/>
    <w:rsid w:val="003864EB"/>
    <w:rsid w:val="00386941"/>
    <w:rsid w:val="00386CB7"/>
    <w:rsid w:val="00392929"/>
    <w:rsid w:val="00393D74"/>
    <w:rsid w:val="003961D6"/>
    <w:rsid w:val="003A19DF"/>
    <w:rsid w:val="003A44FD"/>
    <w:rsid w:val="003A5491"/>
    <w:rsid w:val="003A6145"/>
    <w:rsid w:val="003A6C83"/>
    <w:rsid w:val="003A7994"/>
    <w:rsid w:val="003B0440"/>
    <w:rsid w:val="003B0DC9"/>
    <w:rsid w:val="003B0E7B"/>
    <w:rsid w:val="003B164F"/>
    <w:rsid w:val="003B3003"/>
    <w:rsid w:val="003B542D"/>
    <w:rsid w:val="003B670F"/>
    <w:rsid w:val="003C3B31"/>
    <w:rsid w:val="003C4D74"/>
    <w:rsid w:val="003C7432"/>
    <w:rsid w:val="003D0B16"/>
    <w:rsid w:val="003D1BD6"/>
    <w:rsid w:val="003D78C7"/>
    <w:rsid w:val="003E02A7"/>
    <w:rsid w:val="003E09AF"/>
    <w:rsid w:val="003E2B91"/>
    <w:rsid w:val="003F59CC"/>
    <w:rsid w:val="003F6399"/>
    <w:rsid w:val="003F6A9E"/>
    <w:rsid w:val="00407DF6"/>
    <w:rsid w:val="00413DAF"/>
    <w:rsid w:val="00413FEF"/>
    <w:rsid w:val="00422491"/>
    <w:rsid w:val="00426E90"/>
    <w:rsid w:val="00431441"/>
    <w:rsid w:val="00431F67"/>
    <w:rsid w:val="00436D96"/>
    <w:rsid w:val="00440FAA"/>
    <w:rsid w:val="00442F51"/>
    <w:rsid w:val="00445096"/>
    <w:rsid w:val="00450ABC"/>
    <w:rsid w:val="00450BF7"/>
    <w:rsid w:val="004561AB"/>
    <w:rsid w:val="00456B5D"/>
    <w:rsid w:val="00456CFD"/>
    <w:rsid w:val="00467A25"/>
    <w:rsid w:val="00472139"/>
    <w:rsid w:val="004723A5"/>
    <w:rsid w:val="004729C2"/>
    <w:rsid w:val="0047385A"/>
    <w:rsid w:val="00474A9E"/>
    <w:rsid w:val="00475825"/>
    <w:rsid w:val="00483006"/>
    <w:rsid w:val="00486F7A"/>
    <w:rsid w:val="00492F91"/>
    <w:rsid w:val="00496740"/>
    <w:rsid w:val="00496DA9"/>
    <w:rsid w:val="00497787"/>
    <w:rsid w:val="004A07DB"/>
    <w:rsid w:val="004A0CCC"/>
    <w:rsid w:val="004A5BF4"/>
    <w:rsid w:val="004A5EDC"/>
    <w:rsid w:val="004B06F0"/>
    <w:rsid w:val="004B2DBA"/>
    <w:rsid w:val="004B2EB1"/>
    <w:rsid w:val="004C4A12"/>
    <w:rsid w:val="004C5657"/>
    <w:rsid w:val="004D0CE3"/>
    <w:rsid w:val="004D271D"/>
    <w:rsid w:val="004D3672"/>
    <w:rsid w:val="004D3C0E"/>
    <w:rsid w:val="004D68D3"/>
    <w:rsid w:val="004E22A7"/>
    <w:rsid w:val="004E58F8"/>
    <w:rsid w:val="004F162B"/>
    <w:rsid w:val="004F42B1"/>
    <w:rsid w:val="005006E7"/>
    <w:rsid w:val="00501191"/>
    <w:rsid w:val="00504F16"/>
    <w:rsid w:val="00504F18"/>
    <w:rsid w:val="005110CE"/>
    <w:rsid w:val="00511F8E"/>
    <w:rsid w:val="00512284"/>
    <w:rsid w:val="005147B4"/>
    <w:rsid w:val="00542188"/>
    <w:rsid w:val="00544D74"/>
    <w:rsid w:val="0055536E"/>
    <w:rsid w:val="0056294F"/>
    <w:rsid w:val="005658C7"/>
    <w:rsid w:val="00572F88"/>
    <w:rsid w:val="00577BF6"/>
    <w:rsid w:val="00582E4A"/>
    <w:rsid w:val="00583BF8"/>
    <w:rsid w:val="00593A0A"/>
    <w:rsid w:val="005A065E"/>
    <w:rsid w:val="005B2E67"/>
    <w:rsid w:val="005D588C"/>
    <w:rsid w:val="005E01A5"/>
    <w:rsid w:val="005E5880"/>
    <w:rsid w:val="005E6E42"/>
    <w:rsid w:val="005F1493"/>
    <w:rsid w:val="005F261D"/>
    <w:rsid w:val="005F2992"/>
    <w:rsid w:val="005F6386"/>
    <w:rsid w:val="00601DC5"/>
    <w:rsid w:val="00602F14"/>
    <w:rsid w:val="00604435"/>
    <w:rsid w:val="00613C9A"/>
    <w:rsid w:val="00615104"/>
    <w:rsid w:val="00624EC9"/>
    <w:rsid w:val="0062665C"/>
    <w:rsid w:val="006275CC"/>
    <w:rsid w:val="00627B0F"/>
    <w:rsid w:val="00633A0D"/>
    <w:rsid w:val="00643031"/>
    <w:rsid w:val="00643F31"/>
    <w:rsid w:val="00651881"/>
    <w:rsid w:val="00651A58"/>
    <w:rsid w:val="00654305"/>
    <w:rsid w:val="006556CD"/>
    <w:rsid w:val="0066031C"/>
    <w:rsid w:val="0066041C"/>
    <w:rsid w:val="0066482D"/>
    <w:rsid w:val="00671043"/>
    <w:rsid w:val="00677FD0"/>
    <w:rsid w:val="00692392"/>
    <w:rsid w:val="00693C5C"/>
    <w:rsid w:val="006965C9"/>
    <w:rsid w:val="006A40DA"/>
    <w:rsid w:val="006B2100"/>
    <w:rsid w:val="006C7C6C"/>
    <w:rsid w:val="006D283E"/>
    <w:rsid w:val="006D5CB8"/>
    <w:rsid w:val="006E3F62"/>
    <w:rsid w:val="006F6B66"/>
    <w:rsid w:val="00702AF8"/>
    <w:rsid w:val="0070662B"/>
    <w:rsid w:val="007260A1"/>
    <w:rsid w:val="00732423"/>
    <w:rsid w:val="00737D05"/>
    <w:rsid w:val="00745110"/>
    <w:rsid w:val="007457FB"/>
    <w:rsid w:val="00752756"/>
    <w:rsid w:val="0075635A"/>
    <w:rsid w:val="0076228F"/>
    <w:rsid w:val="0077741E"/>
    <w:rsid w:val="00786647"/>
    <w:rsid w:val="0079128F"/>
    <w:rsid w:val="00793528"/>
    <w:rsid w:val="007A1B2F"/>
    <w:rsid w:val="007A2A84"/>
    <w:rsid w:val="007A695E"/>
    <w:rsid w:val="007A7708"/>
    <w:rsid w:val="007B00B3"/>
    <w:rsid w:val="007B3B93"/>
    <w:rsid w:val="007B3F50"/>
    <w:rsid w:val="007B465D"/>
    <w:rsid w:val="007B4CA5"/>
    <w:rsid w:val="007B4DC8"/>
    <w:rsid w:val="007C1E58"/>
    <w:rsid w:val="007C2DEF"/>
    <w:rsid w:val="007C3598"/>
    <w:rsid w:val="007C49EF"/>
    <w:rsid w:val="007D04C7"/>
    <w:rsid w:val="007D3E1E"/>
    <w:rsid w:val="007D5D3B"/>
    <w:rsid w:val="007D68A4"/>
    <w:rsid w:val="007E11EF"/>
    <w:rsid w:val="007E1442"/>
    <w:rsid w:val="007E792D"/>
    <w:rsid w:val="007F5C6A"/>
    <w:rsid w:val="007F6384"/>
    <w:rsid w:val="007F729B"/>
    <w:rsid w:val="008134A6"/>
    <w:rsid w:val="0083066B"/>
    <w:rsid w:val="008315EB"/>
    <w:rsid w:val="008357D6"/>
    <w:rsid w:val="00835838"/>
    <w:rsid w:val="00843DE1"/>
    <w:rsid w:val="0084525A"/>
    <w:rsid w:val="00851FD2"/>
    <w:rsid w:val="008537EE"/>
    <w:rsid w:val="00854A2D"/>
    <w:rsid w:val="008551D0"/>
    <w:rsid w:val="0085540E"/>
    <w:rsid w:val="0085568A"/>
    <w:rsid w:val="008562F5"/>
    <w:rsid w:val="00861781"/>
    <w:rsid w:val="008645CC"/>
    <w:rsid w:val="00871434"/>
    <w:rsid w:val="00871C71"/>
    <w:rsid w:val="0088040C"/>
    <w:rsid w:val="00884EFB"/>
    <w:rsid w:val="00885C8E"/>
    <w:rsid w:val="00887AD7"/>
    <w:rsid w:val="00891AAB"/>
    <w:rsid w:val="008A34AA"/>
    <w:rsid w:val="008A420B"/>
    <w:rsid w:val="008A6255"/>
    <w:rsid w:val="008A69CD"/>
    <w:rsid w:val="008B03CB"/>
    <w:rsid w:val="008B23B0"/>
    <w:rsid w:val="008B6F6E"/>
    <w:rsid w:val="008C7615"/>
    <w:rsid w:val="008C7A1E"/>
    <w:rsid w:val="008D14CE"/>
    <w:rsid w:val="008D5121"/>
    <w:rsid w:val="008D550D"/>
    <w:rsid w:val="008D7C0F"/>
    <w:rsid w:val="008E29E5"/>
    <w:rsid w:val="008E704B"/>
    <w:rsid w:val="008F13C5"/>
    <w:rsid w:val="008F2F1A"/>
    <w:rsid w:val="008F325E"/>
    <w:rsid w:val="008F38A3"/>
    <w:rsid w:val="008F6702"/>
    <w:rsid w:val="008F6E4F"/>
    <w:rsid w:val="008F70CB"/>
    <w:rsid w:val="008F75B1"/>
    <w:rsid w:val="009109D0"/>
    <w:rsid w:val="00912925"/>
    <w:rsid w:val="00912C24"/>
    <w:rsid w:val="0091306F"/>
    <w:rsid w:val="00914AA5"/>
    <w:rsid w:val="00926212"/>
    <w:rsid w:val="00941156"/>
    <w:rsid w:val="00942C24"/>
    <w:rsid w:val="00945B99"/>
    <w:rsid w:val="00951FD0"/>
    <w:rsid w:val="009565D2"/>
    <w:rsid w:val="00961E60"/>
    <w:rsid w:val="00965F7C"/>
    <w:rsid w:val="009703AC"/>
    <w:rsid w:val="00975FF6"/>
    <w:rsid w:val="00983658"/>
    <w:rsid w:val="00990300"/>
    <w:rsid w:val="00992DE4"/>
    <w:rsid w:val="0099345B"/>
    <w:rsid w:val="009A02B8"/>
    <w:rsid w:val="009A3AF5"/>
    <w:rsid w:val="009A50D4"/>
    <w:rsid w:val="009A7307"/>
    <w:rsid w:val="009B0981"/>
    <w:rsid w:val="009C263E"/>
    <w:rsid w:val="009C5E48"/>
    <w:rsid w:val="009C7646"/>
    <w:rsid w:val="009D498F"/>
    <w:rsid w:val="009E0EF4"/>
    <w:rsid w:val="009E10D5"/>
    <w:rsid w:val="009E3961"/>
    <w:rsid w:val="009E5E68"/>
    <w:rsid w:val="009E6455"/>
    <w:rsid w:val="009E6F05"/>
    <w:rsid w:val="009F53BF"/>
    <w:rsid w:val="00A01D99"/>
    <w:rsid w:val="00A04D65"/>
    <w:rsid w:val="00A124C5"/>
    <w:rsid w:val="00A12C97"/>
    <w:rsid w:val="00A1595F"/>
    <w:rsid w:val="00A171D2"/>
    <w:rsid w:val="00A17A4D"/>
    <w:rsid w:val="00A21B7D"/>
    <w:rsid w:val="00A21E83"/>
    <w:rsid w:val="00A23FED"/>
    <w:rsid w:val="00A25E5B"/>
    <w:rsid w:val="00A27E27"/>
    <w:rsid w:val="00A27EE4"/>
    <w:rsid w:val="00A34288"/>
    <w:rsid w:val="00A36151"/>
    <w:rsid w:val="00A40375"/>
    <w:rsid w:val="00A50B97"/>
    <w:rsid w:val="00A54337"/>
    <w:rsid w:val="00A62633"/>
    <w:rsid w:val="00A64AE8"/>
    <w:rsid w:val="00A72EB1"/>
    <w:rsid w:val="00A730A3"/>
    <w:rsid w:val="00A7333F"/>
    <w:rsid w:val="00A820CA"/>
    <w:rsid w:val="00A84EE9"/>
    <w:rsid w:val="00A853B1"/>
    <w:rsid w:val="00A85AFB"/>
    <w:rsid w:val="00A86342"/>
    <w:rsid w:val="00A90950"/>
    <w:rsid w:val="00A91F42"/>
    <w:rsid w:val="00AA0F6E"/>
    <w:rsid w:val="00AA7D8A"/>
    <w:rsid w:val="00AB043F"/>
    <w:rsid w:val="00AB1FF8"/>
    <w:rsid w:val="00AB3D06"/>
    <w:rsid w:val="00AB53CE"/>
    <w:rsid w:val="00AC04C2"/>
    <w:rsid w:val="00AC23D3"/>
    <w:rsid w:val="00AD0C14"/>
    <w:rsid w:val="00AD7580"/>
    <w:rsid w:val="00AD7E12"/>
    <w:rsid w:val="00AE1733"/>
    <w:rsid w:val="00AF4CC0"/>
    <w:rsid w:val="00AF545F"/>
    <w:rsid w:val="00AF74F5"/>
    <w:rsid w:val="00B01753"/>
    <w:rsid w:val="00B05AC1"/>
    <w:rsid w:val="00B15497"/>
    <w:rsid w:val="00B21E95"/>
    <w:rsid w:val="00B32495"/>
    <w:rsid w:val="00B34442"/>
    <w:rsid w:val="00B34A4E"/>
    <w:rsid w:val="00B35ADB"/>
    <w:rsid w:val="00B36806"/>
    <w:rsid w:val="00B448EB"/>
    <w:rsid w:val="00B44BF4"/>
    <w:rsid w:val="00B478FD"/>
    <w:rsid w:val="00B56525"/>
    <w:rsid w:val="00B63E1C"/>
    <w:rsid w:val="00B64871"/>
    <w:rsid w:val="00B65316"/>
    <w:rsid w:val="00B6633D"/>
    <w:rsid w:val="00B71E72"/>
    <w:rsid w:val="00B74A2F"/>
    <w:rsid w:val="00B80449"/>
    <w:rsid w:val="00B81F39"/>
    <w:rsid w:val="00B83B15"/>
    <w:rsid w:val="00B85B2E"/>
    <w:rsid w:val="00B872D2"/>
    <w:rsid w:val="00B97319"/>
    <w:rsid w:val="00B9753E"/>
    <w:rsid w:val="00BA169C"/>
    <w:rsid w:val="00BA24D5"/>
    <w:rsid w:val="00BA2CCB"/>
    <w:rsid w:val="00BA58E1"/>
    <w:rsid w:val="00BC2A7E"/>
    <w:rsid w:val="00BD0AC7"/>
    <w:rsid w:val="00BD0CDD"/>
    <w:rsid w:val="00BD4031"/>
    <w:rsid w:val="00BD57CF"/>
    <w:rsid w:val="00BD733C"/>
    <w:rsid w:val="00BE000C"/>
    <w:rsid w:val="00BE351E"/>
    <w:rsid w:val="00BE5DBA"/>
    <w:rsid w:val="00BE5EA5"/>
    <w:rsid w:val="00BE6F52"/>
    <w:rsid w:val="00C0079F"/>
    <w:rsid w:val="00C06724"/>
    <w:rsid w:val="00C1462C"/>
    <w:rsid w:val="00C146C2"/>
    <w:rsid w:val="00C23173"/>
    <w:rsid w:val="00C27523"/>
    <w:rsid w:val="00C37635"/>
    <w:rsid w:val="00C509AA"/>
    <w:rsid w:val="00C63127"/>
    <w:rsid w:val="00C67AB9"/>
    <w:rsid w:val="00C7022B"/>
    <w:rsid w:val="00C81BF6"/>
    <w:rsid w:val="00C87D5A"/>
    <w:rsid w:val="00C90503"/>
    <w:rsid w:val="00C9116A"/>
    <w:rsid w:val="00C93862"/>
    <w:rsid w:val="00C973A4"/>
    <w:rsid w:val="00CA111B"/>
    <w:rsid w:val="00CA5F2D"/>
    <w:rsid w:val="00CA6F02"/>
    <w:rsid w:val="00CA7827"/>
    <w:rsid w:val="00CB5376"/>
    <w:rsid w:val="00CC273D"/>
    <w:rsid w:val="00CC28CB"/>
    <w:rsid w:val="00CC4181"/>
    <w:rsid w:val="00CC78A3"/>
    <w:rsid w:val="00CD2871"/>
    <w:rsid w:val="00CE574A"/>
    <w:rsid w:val="00CE760B"/>
    <w:rsid w:val="00CF31BF"/>
    <w:rsid w:val="00CF3702"/>
    <w:rsid w:val="00CF4843"/>
    <w:rsid w:val="00D059C5"/>
    <w:rsid w:val="00D0727A"/>
    <w:rsid w:val="00D10ABD"/>
    <w:rsid w:val="00D12A22"/>
    <w:rsid w:val="00D15402"/>
    <w:rsid w:val="00D17DD5"/>
    <w:rsid w:val="00D22A22"/>
    <w:rsid w:val="00D26EC0"/>
    <w:rsid w:val="00D30C21"/>
    <w:rsid w:val="00D345A5"/>
    <w:rsid w:val="00D375A9"/>
    <w:rsid w:val="00D4360E"/>
    <w:rsid w:val="00D52A81"/>
    <w:rsid w:val="00D55910"/>
    <w:rsid w:val="00D7574B"/>
    <w:rsid w:val="00D77D08"/>
    <w:rsid w:val="00D77DB6"/>
    <w:rsid w:val="00D80AA1"/>
    <w:rsid w:val="00D830DE"/>
    <w:rsid w:val="00D8753A"/>
    <w:rsid w:val="00D95D85"/>
    <w:rsid w:val="00DA313A"/>
    <w:rsid w:val="00DA5220"/>
    <w:rsid w:val="00DA7390"/>
    <w:rsid w:val="00DA7B80"/>
    <w:rsid w:val="00DB045B"/>
    <w:rsid w:val="00DB32E8"/>
    <w:rsid w:val="00DC0F35"/>
    <w:rsid w:val="00DC1E3B"/>
    <w:rsid w:val="00DC4665"/>
    <w:rsid w:val="00DE1885"/>
    <w:rsid w:val="00DE1A12"/>
    <w:rsid w:val="00DE299B"/>
    <w:rsid w:val="00DE3472"/>
    <w:rsid w:val="00DE4944"/>
    <w:rsid w:val="00DE65BE"/>
    <w:rsid w:val="00DF19D5"/>
    <w:rsid w:val="00DF7D2E"/>
    <w:rsid w:val="00E02407"/>
    <w:rsid w:val="00E03B43"/>
    <w:rsid w:val="00E041A6"/>
    <w:rsid w:val="00E05C45"/>
    <w:rsid w:val="00E212C8"/>
    <w:rsid w:val="00E26667"/>
    <w:rsid w:val="00E31E28"/>
    <w:rsid w:val="00E335B2"/>
    <w:rsid w:val="00E34927"/>
    <w:rsid w:val="00E36684"/>
    <w:rsid w:val="00E42023"/>
    <w:rsid w:val="00E42D9C"/>
    <w:rsid w:val="00E45AEE"/>
    <w:rsid w:val="00E50F9E"/>
    <w:rsid w:val="00E62C25"/>
    <w:rsid w:val="00E6404F"/>
    <w:rsid w:val="00E67E10"/>
    <w:rsid w:val="00E717DF"/>
    <w:rsid w:val="00E8012E"/>
    <w:rsid w:val="00E94AF9"/>
    <w:rsid w:val="00E96BDC"/>
    <w:rsid w:val="00EA4CF1"/>
    <w:rsid w:val="00EA6420"/>
    <w:rsid w:val="00EA742D"/>
    <w:rsid w:val="00EB454A"/>
    <w:rsid w:val="00EB48BA"/>
    <w:rsid w:val="00EB564A"/>
    <w:rsid w:val="00EC3E47"/>
    <w:rsid w:val="00EC41A6"/>
    <w:rsid w:val="00EC5590"/>
    <w:rsid w:val="00EC6F37"/>
    <w:rsid w:val="00ED3DA6"/>
    <w:rsid w:val="00EE0E7B"/>
    <w:rsid w:val="00EE35D1"/>
    <w:rsid w:val="00EE6202"/>
    <w:rsid w:val="00EF7DF8"/>
    <w:rsid w:val="00F02CD6"/>
    <w:rsid w:val="00F0456A"/>
    <w:rsid w:val="00F0616C"/>
    <w:rsid w:val="00F13C29"/>
    <w:rsid w:val="00F242EC"/>
    <w:rsid w:val="00F316BB"/>
    <w:rsid w:val="00F324A6"/>
    <w:rsid w:val="00F4141A"/>
    <w:rsid w:val="00F43CD0"/>
    <w:rsid w:val="00F44CA4"/>
    <w:rsid w:val="00F51575"/>
    <w:rsid w:val="00F51E53"/>
    <w:rsid w:val="00F5709E"/>
    <w:rsid w:val="00F602D6"/>
    <w:rsid w:val="00F62749"/>
    <w:rsid w:val="00F65623"/>
    <w:rsid w:val="00F6590B"/>
    <w:rsid w:val="00F679B3"/>
    <w:rsid w:val="00F73083"/>
    <w:rsid w:val="00F76792"/>
    <w:rsid w:val="00F82A90"/>
    <w:rsid w:val="00F8403F"/>
    <w:rsid w:val="00F86F9A"/>
    <w:rsid w:val="00F93A35"/>
    <w:rsid w:val="00FA0491"/>
    <w:rsid w:val="00FA26DD"/>
    <w:rsid w:val="00FB10A3"/>
    <w:rsid w:val="00FB1AB1"/>
    <w:rsid w:val="00FB20A1"/>
    <w:rsid w:val="00FB3D3C"/>
    <w:rsid w:val="00FB48A5"/>
    <w:rsid w:val="00FB59A5"/>
    <w:rsid w:val="00FB7753"/>
    <w:rsid w:val="00FB7DE8"/>
    <w:rsid w:val="00FC343D"/>
    <w:rsid w:val="00FC346C"/>
    <w:rsid w:val="00FD15F0"/>
    <w:rsid w:val="00FD2313"/>
    <w:rsid w:val="00FD3A4A"/>
    <w:rsid w:val="00FD49EE"/>
    <w:rsid w:val="00FE001D"/>
    <w:rsid w:val="00FF11AC"/>
    <w:rsid w:val="00FF3119"/>
    <w:rsid w:val="00FF3FB1"/>
    <w:rsid w:val="00FF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645CC"/>
    <w:pPr>
      <w:autoSpaceDE w:val="0"/>
      <w:autoSpaceDN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D3672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B23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3672"/>
    <w:rPr>
      <w:sz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B23B0"/>
    <w:rPr>
      <w:rFonts w:ascii="Cambria" w:hAnsi="Cambria"/>
      <w:b/>
      <w:i/>
      <w:sz w:val="28"/>
      <w:lang w:val="ru-RU" w:eastAsia="ru-RU"/>
    </w:rPr>
  </w:style>
  <w:style w:type="character" w:customStyle="1" w:styleId="7">
    <w:name w:val="Знак Знак7"/>
    <w:uiPriority w:val="99"/>
    <w:locked/>
    <w:rsid w:val="004D3672"/>
    <w:rPr>
      <w:sz w:val="28"/>
      <w:lang w:val="uk-UA" w:eastAsia="ru-RU"/>
    </w:rPr>
  </w:style>
  <w:style w:type="paragraph" w:customStyle="1" w:styleId="1">
    <w:name w:val="заголовок 1"/>
    <w:basedOn w:val="Normal"/>
    <w:next w:val="Normal"/>
    <w:uiPriority w:val="99"/>
    <w:rsid w:val="00422491"/>
    <w:pPr>
      <w:keepNext/>
      <w:outlineLvl w:val="0"/>
    </w:pPr>
    <w:rPr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422491"/>
    <w:pPr>
      <w:keepNext/>
      <w:spacing w:line="240" w:lineRule="exact"/>
      <w:ind w:right="-87"/>
      <w:jc w:val="center"/>
      <w:outlineLvl w:val="1"/>
    </w:pPr>
    <w:rPr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422491"/>
    <w:pPr>
      <w:keepNext/>
      <w:spacing w:line="240" w:lineRule="exact"/>
      <w:ind w:right="4110"/>
      <w:jc w:val="center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422491"/>
    <w:rPr>
      <w:rFonts w:ascii="Cambria" w:hAnsi="Cambria"/>
      <w:b/>
      <w:kern w:val="28"/>
      <w:sz w:val="32"/>
    </w:rPr>
  </w:style>
  <w:style w:type="paragraph" w:styleId="Subtitle">
    <w:name w:val="Subtitle"/>
    <w:basedOn w:val="Normal"/>
    <w:link w:val="SubtitleChar"/>
    <w:uiPriority w:val="99"/>
    <w:qFormat/>
    <w:rsid w:val="00422491"/>
    <w:pPr>
      <w:keepNext/>
      <w:spacing w:line="240" w:lineRule="exact"/>
      <w:ind w:right="4110"/>
      <w:jc w:val="center"/>
    </w:pPr>
    <w:rPr>
      <w:rFonts w:ascii="Cambria" w:hAnsi="Cambria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491"/>
    <w:rPr>
      <w:rFonts w:ascii="Cambria" w:hAnsi="Cambria"/>
      <w:sz w:val="24"/>
    </w:rPr>
  </w:style>
  <w:style w:type="paragraph" w:styleId="BodyText2">
    <w:name w:val="Body Text 2"/>
    <w:basedOn w:val="Normal"/>
    <w:link w:val="BodyText2Char"/>
    <w:uiPriority w:val="99"/>
    <w:rsid w:val="00422491"/>
    <w:pPr>
      <w:widowControl w:val="0"/>
      <w:ind w:firstLine="700"/>
      <w:jc w:val="both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22491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rsid w:val="00422491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22491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4224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2491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2491"/>
    <w:rPr>
      <w:rFonts w:ascii="Times New Roman" w:hAnsi="Times New Roman"/>
      <w:sz w:val="24"/>
    </w:rPr>
  </w:style>
  <w:style w:type="paragraph" w:customStyle="1" w:styleId="a">
    <w:name w:val="Стиль"/>
    <w:uiPriority w:val="99"/>
    <w:rsid w:val="00422491"/>
    <w:pPr>
      <w:widowControl w:val="0"/>
      <w:autoSpaceDE w:val="0"/>
      <w:autoSpaceDN w:val="0"/>
    </w:pPr>
    <w:rPr>
      <w:rFonts w:ascii="Arial" w:hAnsi="Arial" w:cs="Arial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422491"/>
    <w:pPr>
      <w:spacing w:before="100" w:after="100"/>
    </w:pPr>
  </w:style>
  <w:style w:type="table" w:styleId="TableGrid">
    <w:name w:val="Table Grid"/>
    <w:basedOn w:val="TableNormal"/>
    <w:uiPriority w:val="99"/>
    <w:rsid w:val="00CE574A"/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13C9A"/>
    <w:pPr>
      <w:spacing w:after="120"/>
      <w:ind w:left="283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D3672"/>
    <w:rPr>
      <w:sz w:val="24"/>
      <w:lang w:val="ru-RU" w:eastAsia="ru-RU"/>
    </w:rPr>
  </w:style>
  <w:style w:type="paragraph" w:customStyle="1" w:styleId="a0">
    <w:name w:val="новий заголовок"/>
    <w:basedOn w:val="Normal"/>
    <w:uiPriority w:val="99"/>
    <w:rsid w:val="004D3672"/>
    <w:pPr>
      <w:tabs>
        <w:tab w:val="left" w:pos="3279"/>
      </w:tabs>
      <w:autoSpaceDE/>
      <w:autoSpaceDN/>
      <w:spacing w:before="240" w:after="240"/>
      <w:jc w:val="center"/>
    </w:pPr>
    <w:rPr>
      <w:sz w:val="28"/>
      <w:szCs w:val="28"/>
    </w:rPr>
  </w:style>
  <w:style w:type="paragraph" w:customStyle="1" w:styleId="CharChar2">
    <w:name w:val="Char Char2"/>
    <w:basedOn w:val="Normal"/>
    <w:uiPriority w:val="99"/>
    <w:rsid w:val="0069239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Знак"/>
    <w:basedOn w:val="Normal"/>
    <w:uiPriority w:val="99"/>
    <w:rsid w:val="0001118D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21">
    <w:name w:val="Char Char21"/>
    <w:basedOn w:val="Normal"/>
    <w:uiPriority w:val="99"/>
    <w:rsid w:val="00871C71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22">
    <w:name w:val="Char Char22"/>
    <w:basedOn w:val="Normal"/>
    <w:uiPriority w:val="99"/>
    <w:rsid w:val="009A50D4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ragraphStyle5">
    <w:name w:val="Paragraph Style5"/>
    <w:uiPriority w:val="99"/>
    <w:rsid w:val="00615104"/>
    <w:pPr>
      <w:autoSpaceDE w:val="0"/>
      <w:autoSpaceDN w:val="0"/>
      <w:adjustRightInd w:val="0"/>
      <w:ind w:firstLine="870"/>
      <w:jc w:val="both"/>
    </w:pPr>
    <w:rPr>
      <w:rFonts w:ascii="Courier New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uiPriority w:val="99"/>
    <w:rsid w:val="00615104"/>
    <w:rPr>
      <w:rFonts w:ascii="Arial" w:hAnsi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912C24"/>
    <w:rPr>
      <w:rFonts w:ascii="Tahoma" w:hAnsi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2491"/>
    <w:rPr>
      <w:rFonts w:ascii="Tahoma" w:hAnsi="Tahoma"/>
      <w:sz w:val="16"/>
    </w:rPr>
  </w:style>
  <w:style w:type="character" w:customStyle="1" w:styleId="6">
    <w:name w:val="Знак Знак6"/>
    <w:uiPriority w:val="99"/>
    <w:locked/>
    <w:rsid w:val="004D3672"/>
    <w:rPr>
      <w:b/>
      <w:sz w:val="28"/>
      <w:lang w:val="uk-UA" w:eastAsia="ru-RU"/>
    </w:rPr>
  </w:style>
  <w:style w:type="character" w:customStyle="1" w:styleId="5">
    <w:name w:val="Знак Знак5"/>
    <w:uiPriority w:val="99"/>
    <w:locked/>
    <w:rsid w:val="004D3672"/>
    <w:rPr>
      <w:sz w:val="24"/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4D3672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D3672"/>
    <w:rPr>
      <w:rFonts w:ascii="Courier New" w:hAnsi="Courier New"/>
      <w:lang w:val="uk-UA" w:eastAsia="ru-RU"/>
    </w:rPr>
  </w:style>
  <w:style w:type="character" w:customStyle="1" w:styleId="3">
    <w:name w:val="Знак Знак3"/>
    <w:uiPriority w:val="99"/>
    <w:locked/>
    <w:rsid w:val="004D3672"/>
    <w:rPr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D3672"/>
    <w:pPr>
      <w:tabs>
        <w:tab w:val="left" w:pos="3279"/>
      </w:tabs>
      <w:autoSpaceDE/>
      <w:autoSpaceDN/>
      <w:ind w:firstLine="720"/>
      <w:jc w:val="both"/>
    </w:pPr>
    <w:rPr>
      <w:rFonts w:ascii="Calibri" w:hAnsi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D3672"/>
    <w:rPr>
      <w:sz w:val="28"/>
      <w:lang w:val="uk-UA" w:eastAsia="ru-RU"/>
    </w:rPr>
  </w:style>
  <w:style w:type="paragraph" w:styleId="NoSpacing">
    <w:name w:val="No Spacing"/>
    <w:uiPriority w:val="99"/>
    <w:qFormat/>
    <w:rsid w:val="004D3672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0">
    <w:name w:val="Знак Знак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2">
    <w:name w:val="Знак Знак"/>
    <w:uiPriority w:val="99"/>
    <w:semiHidden/>
    <w:locked/>
    <w:rsid w:val="004D3672"/>
    <w:rPr>
      <w:rFonts w:ascii="Arial" w:hAnsi="Arial"/>
      <w:sz w:val="28"/>
      <w:lang w:val="ru-RU" w:eastAsia="ru-RU"/>
    </w:rPr>
  </w:style>
  <w:style w:type="paragraph" w:customStyle="1" w:styleId="CharChar23">
    <w:name w:val="Char Char23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Стиль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ragraphStyle1">
    <w:name w:val="Paragraph Style1"/>
    <w:uiPriority w:val="99"/>
    <w:rsid w:val="004D3672"/>
    <w:pPr>
      <w:autoSpaceDE w:val="0"/>
      <w:autoSpaceDN w:val="0"/>
      <w:adjustRightInd w:val="0"/>
      <w:ind w:firstLine="870"/>
      <w:jc w:val="right"/>
    </w:pPr>
    <w:rPr>
      <w:rFonts w:ascii="Courier New" w:hAnsi="Courier New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8B23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B23B0"/>
    <w:rPr>
      <w:rFonts w:ascii="Times New Roman" w:hAnsi="Times New Roman"/>
      <w:sz w:val="24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8B23B0"/>
    <w:pPr>
      <w:autoSpaceDE/>
      <w:autoSpaceDN/>
      <w:jc w:val="center"/>
    </w:pPr>
    <w:rPr>
      <w:b/>
      <w:i/>
      <w:noProof/>
      <w:sz w:val="32"/>
      <w:szCs w:val="20"/>
    </w:rPr>
  </w:style>
  <w:style w:type="character" w:customStyle="1" w:styleId="rvts0">
    <w:name w:val="rvts0"/>
    <w:basedOn w:val="DefaultParagraphFont"/>
    <w:uiPriority w:val="99"/>
    <w:rsid w:val="00382102"/>
    <w:rPr>
      <w:rFonts w:cs="Times New Roman"/>
    </w:rPr>
  </w:style>
  <w:style w:type="paragraph" w:customStyle="1" w:styleId="a3">
    <w:name w:val="Нормальний текст"/>
    <w:basedOn w:val="Normal"/>
    <w:uiPriority w:val="99"/>
    <w:rsid w:val="00B478FD"/>
    <w:pPr>
      <w:autoSpaceDE/>
      <w:autoSpaceDN/>
      <w:spacing w:before="120"/>
      <w:ind w:firstLine="567"/>
    </w:pPr>
    <w:rPr>
      <w:rFonts w:ascii="Antiqua" w:hAnsi="Antiqua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rsid w:val="00D52A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52A81"/>
    <w:rPr>
      <w:rFonts w:ascii="Courier New" w:hAnsi="Courier New"/>
    </w:rPr>
  </w:style>
  <w:style w:type="character" w:styleId="Hyperlink">
    <w:name w:val="Hyperlink"/>
    <w:basedOn w:val="DefaultParagraphFont"/>
    <w:uiPriority w:val="99"/>
    <w:semiHidden/>
    <w:rsid w:val="00F13C2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27AA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127AA9"/>
    <w:rPr>
      <w:rFonts w:cs="Times New Roman"/>
      <w:i/>
    </w:rPr>
  </w:style>
  <w:style w:type="character" w:customStyle="1" w:styleId="20">
    <w:name w:val="Основной текст (2)"/>
    <w:uiPriority w:val="99"/>
    <w:rsid w:val="004729C2"/>
    <w:rPr>
      <w:sz w:val="28"/>
    </w:rPr>
  </w:style>
  <w:style w:type="character" w:customStyle="1" w:styleId="21">
    <w:name w:val="Основной текст (2)_"/>
    <w:link w:val="210"/>
    <w:uiPriority w:val="99"/>
    <w:locked/>
    <w:rsid w:val="00914AA5"/>
    <w:rPr>
      <w:sz w:val="28"/>
    </w:rPr>
  </w:style>
  <w:style w:type="paragraph" w:customStyle="1" w:styleId="210">
    <w:name w:val="Основной текст (2)1"/>
    <w:basedOn w:val="Normal"/>
    <w:link w:val="21"/>
    <w:uiPriority w:val="99"/>
    <w:rsid w:val="00914AA5"/>
    <w:pPr>
      <w:widowControl w:val="0"/>
      <w:shd w:val="clear" w:color="auto" w:fill="FFFFFF"/>
      <w:autoSpaceDE/>
      <w:autoSpaceDN/>
      <w:spacing w:line="370" w:lineRule="exact"/>
      <w:jc w:val="both"/>
    </w:pPr>
    <w:rPr>
      <w:rFonts w:ascii="Calibri" w:hAnsi="Calibri" w:cs="Calibri"/>
      <w:sz w:val="28"/>
      <w:szCs w:val="28"/>
      <w:lang w:eastAsia="zh-CN"/>
    </w:rPr>
  </w:style>
  <w:style w:type="paragraph" w:styleId="ListParagraph">
    <w:name w:val="List Paragraph"/>
    <w:basedOn w:val="Normal"/>
    <w:uiPriority w:val="99"/>
    <w:qFormat/>
    <w:rsid w:val="00752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9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711</TotalTime>
  <Pages>3</Pages>
  <Words>2147</Words>
  <Characters>1224</Characters>
  <Application>Microsoft Office Outlook</Application>
  <DocSecurity>0</DocSecurity>
  <Lines>0</Lines>
  <Paragraphs>0</Paragraphs>
  <ScaleCrop>false</ScaleCrop>
  <Company>Запорожская областная рада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novik</dc:creator>
  <cp:keywords/>
  <dc:description/>
  <cp:lastModifiedBy>admin</cp:lastModifiedBy>
  <cp:revision>28</cp:revision>
  <cp:lastPrinted>2020-08-21T07:00:00Z</cp:lastPrinted>
  <dcterms:created xsi:type="dcterms:W3CDTF">2018-10-03T05:21:00Z</dcterms:created>
  <dcterms:modified xsi:type="dcterms:W3CDTF">2020-08-21T07:02:00Z</dcterms:modified>
</cp:coreProperties>
</file>